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78E" w:rsidRDefault="00D7778E">
      <w:r>
        <w:t>Source for Ch12Ex01 Tasks a &amp; b</w:t>
      </w:r>
      <w:bookmarkStart w:id="0" w:name="_GoBack"/>
      <w:bookmarkEnd w:id="0"/>
    </w:p>
    <w:p w:rsidR="00D7778E" w:rsidRDefault="00D7778E"/>
    <w:tbl>
      <w:tblPr>
        <w:tblW w:w="11927" w:type="dxa"/>
        <w:tblInd w:w="93" w:type="dxa"/>
        <w:tblLayout w:type="fixed"/>
        <w:tblLook w:val="00A0"/>
      </w:tblPr>
      <w:tblGrid>
        <w:gridCol w:w="915"/>
        <w:gridCol w:w="990"/>
        <w:gridCol w:w="990"/>
        <w:gridCol w:w="720"/>
        <w:gridCol w:w="1129"/>
        <w:gridCol w:w="928"/>
        <w:gridCol w:w="739"/>
        <w:gridCol w:w="583"/>
        <w:gridCol w:w="794"/>
        <w:gridCol w:w="739"/>
        <w:gridCol w:w="960"/>
        <w:gridCol w:w="960"/>
        <w:gridCol w:w="740"/>
        <w:gridCol w:w="740"/>
      </w:tblGrid>
      <w:tr w:rsidR="00D7778E" w:rsidRPr="002D0B21" w:rsidTr="00B2573A">
        <w:trPr>
          <w:trHeight w:val="525"/>
        </w:trPr>
        <w:tc>
          <w:tcPr>
            <w:tcW w:w="1192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09CA">
              <w:rPr>
                <w:rFonts w:ascii="Arial" w:hAnsi="Arial" w:cs="Arial"/>
                <w:color w:val="000000"/>
                <w:sz w:val="20"/>
                <w:szCs w:val="20"/>
              </w:rPr>
              <w:t>Systems Development Labor Hours</w:t>
            </w:r>
          </w:p>
        </w:tc>
      </w:tr>
      <w:tr w:rsidR="00D7778E" w:rsidRPr="002D0B21" w:rsidTr="000B214C">
        <w:trPr>
          <w:trHeight w:val="525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Project Phase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Meeting Type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Start Time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End Time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Meeting Length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Users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SAs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Prgms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PQAs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Lvl-2 User Mgr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Lvl-2 User Mgr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Lvl-2 IS Mgr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778E" w:rsidRPr="008F621E" w:rsidRDefault="00D7778E" w:rsidP="008F621E">
            <w:pPr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Lvl-2 IS Mgr</w:t>
            </w: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5-Mar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SD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20:35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22:05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1:30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7-Mar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SD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14:00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15:25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1:25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24-Mar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RA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9:00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13:30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27-Mar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RA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8:00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20:25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12:25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28-Mar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RA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8:30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11:30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25-Mar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RA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9:00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11:30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28-Mar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CD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8:00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12:00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30-Mar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CD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14:00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15:30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1:30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3-Apr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CD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16:00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1:00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5-Apr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CD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14:30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15:25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0:55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7-Apr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CD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9:25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11:20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9-Apr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CD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14:00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14:25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0:25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20-Apr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CD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15:30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1:30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22-Apr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IM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9:00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22:25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13:25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25-Apr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IM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22:25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0:25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26-Apr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IM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1:30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22-Apr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IM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14:00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2:30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</w:tr>
      <w:tr w:rsidR="00D7778E" w:rsidRPr="002D0B21" w:rsidTr="000B214C">
        <w:trPr>
          <w:trHeight w:val="30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23-Apr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IM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15:00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2:00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778E" w:rsidRPr="008F621E" w:rsidRDefault="00D7778E" w:rsidP="008F621E">
            <w:pPr>
              <w:ind w:left="0"/>
              <w:rPr>
                <w:rFonts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778E" w:rsidRPr="008F621E" w:rsidRDefault="00D7778E" w:rsidP="008F621E">
            <w:pPr>
              <w:ind w:left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62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D7778E" w:rsidRDefault="00D7778E"/>
    <w:sectPr w:rsidR="00D7778E" w:rsidSect="009F2C0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C01"/>
    <w:rsid w:val="00054893"/>
    <w:rsid w:val="0009473B"/>
    <w:rsid w:val="000B214C"/>
    <w:rsid w:val="001066B9"/>
    <w:rsid w:val="00165327"/>
    <w:rsid w:val="002D0B21"/>
    <w:rsid w:val="0034029D"/>
    <w:rsid w:val="00482776"/>
    <w:rsid w:val="00517F3B"/>
    <w:rsid w:val="00537332"/>
    <w:rsid w:val="00627051"/>
    <w:rsid w:val="007320CF"/>
    <w:rsid w:val="00764DE3"/>
    <w:rsid w:val="008F1B36"/>
    <w:rsid w:val="008F621E"/>
    <w:rsid w:val="009E4CF8"/>
    <w:rsid w:val="009F2C01"/>
    <w:rsid w:val="00B07014"/>
    <w:rsid w:val="00B2178A"/>
    <w:rsid w:val="00B2573A"/>
    <w:rsid w:val="00B50644"/>
    <w:rsid w:val="00D7778E"/>
    <w:rsid w:val="00DD09CA"/>
    <w:rsid w:val="00E0776D"/>
    <w:rsid w:val="00EA0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9D"/>
    <w:pPr>
      <w:ind w:left="36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81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143</Words>
  <Characters>818</Characters>
  <Application>Microsoft Office Outlook</Application>
  <DocSecurity>0</DocSecurity>
  <Lines>0</Lines>
  <Paragraphs>0</Paragraphs>
  <ScaleCrop>false</ScaleCrop>
  <Company>Frog &amp; Toad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 Source for Ch12Ex01 Tasks a &amp; b</dc:title>
  <dc:subject/>
  <dc:creator>Robby</dc:creator>
  <cp:keywords/>
  <dc:description/>
  <cp:lastModifiedBy>ULOFTKE</cp:lastModifiedBy>
  <cp:revision>3</cp:revision>
  <dcterms:created xsi:type="dcterms:W3CDTF">2012-02-24T17:39:00Z</dcterms:created>
  <dcterms:modified xsi:type="dcterms:W3CDTF">2012-02-24T19:09:00Z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0x010100ED1E54CE3B954244B9939794D174ECF2</vt:lpwstr>
  </property>
</Properties>
</file>